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D183B" w14:textId="77777777" w:rsidR="00BE5801" w:rsidRDefault="00BE5801" w:rsidP="00BE58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KYLLYNGMARSH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73374D3F" w14:textId="77777777" w:rsidR="00BE5801" w:rsidRDefault="00BE5801" w:rsidP="00BE58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University College, Oxford University.</w:t>
      </w:r>
    </w:p>
    <w:p w14:paraId="2B9B6479" w14:textId="77777777" w:rsidR="00BE5801" w:rsidRDefault="00BE5801" w:rsidP="00BE5801">
      <w:pPr>
        <w:pStyle w:val="NoSpacing"/>
        <w:rPr>
          <w:rFonts w:cs="Times New Roman"/>
          <w:szCs w:val="24"/>
        </w:rPr>
      </w:pPr>
    </w:p>
    <w:p w14:paraId="036A2FBB" w14:textId="77777777" w:rsidR="00BE5801" w:rsidRDefault="00BE5801" w:rsidP="00BE5801">
      <w:pPr>
        <w:pStyle w:val="NoSpacing"/>
        <w:rPr>
          <w:rFonts w:cs="Times New Roman"/>
          <w:szCs w:val="24"/>
        </w:rPr>
      </w:pPr>
    </w:p>
    <w:p w14:paraId="1BB5CE23" w14:textId="77777777" w:rsidR="00BE5801" w:rsidRDefault="00BE5801" w:rsidP="00BE58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Proctor.</w:t>
      </w:r>
    </w:p>
    <w:p w14:paraId="28B1C6D8" w14:textId="77777777" w:rsidR="00BE5801" w:rsidRDefault="00BE5801" w:rsidP="00BE58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p.146)</w:t>
      </w:r>
    </w:p>
    <w:p w14:paraId="472613CD" w14:textId="77777777" w:rsidR="00BE5801" w:rsidRDefault="00BE5801" w:rsidP="00BE5801">
      <w:pPr>
        <w:pStyle w:val="NoSpacing"/>
        <w:rPr>
          <w:rFonts w:cs="Times New Roman"/>
          <w:szCs w:val="24"/>
        </w:rPr>
      </w:pPr>
    </w:p>
    <w:p w14:paraId="1AD27651" w14:textId="77777777" w:rsidR="00BE5801" w:rsidRDefault="00BE5801" w:rsidP="00BE5801">
      <w:pPr>
        <w:pStyle w:val="NoSpacing"/>
        <w:rPr>
          <w:rFonts w:cs="Times New Roman"/>
          <w:szCs w:val="24"/>
        </w:rPr>
      </w:pPr>
    </w:p>
    <w:p w14:paraId="1711C8E9" w14:textId="77777777" w:rsidR="00BE5801" w:rsidRDefault="00BE5801" w:rsidP="00BE58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November 2024</w:t>
      </w:r>
    </w:p>
    <w:p w14:paraId="0CCA4E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72703" w14:textId="77777777" w:rsidR="00BE5801" w:rsidRDefault="00BE5801" w:rsidP="009139A6">
      <w:r>
        <w:separator/>
      </w:r>
    </w:p>
  </w:endnote>
  <w:endnote w:type="continuationSeparator" w:id="0">
    <w:p w14:paraId="32AADB4A" w14:textId="77777777" w:rsidR="00BE5801" w:rsidRDefault="00BE58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77B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B19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196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B9E35" w14:textId="77777777" w:rsidR="00BE5801" w:rsidRDefault="00BE5801" w:rsidP="009139A6">
      <w:r>
        <w:separator/>
      </w:r>
    </w:p>
  </w:footnote>
  <w:footnote w:type="continuationSeparator" w:id="0">
    <w:p w14:paraId="27C78EBB" w14:textId="77777777" w:rsidR="00BE5801" w:rsidRDefault="00BE58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268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E08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37B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801"/>
    <w:rsid w:val="000666E0"/>
    <w:rsid w:val="002510B7"/>
    <w:rsid w:val="00270799"/>
    <w:rsid w:val="005C130B"/>
    <w:rsid w:val="00625C2A"/>
    <w:rsid w:val="00826F5C"/>
    <w:rsid w:val="009139A6"/>
    <w:rsid w:val="009411C2"/>
    <w:rsid w:val="009448BB"/>
    <w:rsid w:val="00947624"/>
    <w:rsid w:val="00A3176C"/>
    <w:rsid w:val="00AE65F8"/>
    <w:rsid w:val="00BA00AB"/>
    <w:rsid w:val="00BE5801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AE190"/>
  <w15:chartTrackingRefBased/>
  <w15:docId w15:val="{9FFDB01A-8426-4F72-A5E3-B7DD3282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2024-11-30T21:13:00Z</dcterms:created>
  <dcterms:modified xsi:type="dcterms:W3CDTF">2024-11-30T21:14:00Z</dcterms:modified>
</cp:coreProperties>
</file>